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A28" w:rsidRDefault="00902A28">
      <w:r>
        <w:t>Bij diverse eisen en wensen wordt gevraagd om een toelichting. Wij verzoeken u de eventuele toelichting, inclusief de eis/wens waar dit betrekking op heeft in dit Word bestand toe te voegen aan uw offerte.</w:t>
      </w:r>
    </w:p>
    <w:p w:rsidR="00902A28" w:rsidRDefault="00902A28"/>
    <w:p w:rsidR="00902A28" w:rsidRDefault="00902A28"/>
    <w:p w:rsidR="00902A28" w:rsidRDefault="00902A2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2A28" w:rsidTr="00902A28">
        <w:tc>
          <w:tcPr>
            <w:tcW w:w="4531" w:type="dxa"/>
          </w:tcPr>
          <w:p w:rsidR="00902A28" w:rsidRDefault="00902A28">
            <w:r>
              <w:t>Naam Inschrijver:</w:t>
            </w:r>
          </w:p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>
            <w:r>
              <w:t>Eis (nr)</w:t>
            </w:r>
            <w:bookmarkStart w:id="0" w:name="_GoBack"/>
            <w:bookmarkEnd w:id="0"/>
          </w:p>
        </w:tc>
        <w:tc>
          <w:tcPr>
            <w:tcW w:w="4531" w:type="dxa"/>
          </w:tcPr>
          <w:p w:rsidR="00902A28" w:rsidRDefault="00902A28">
            <w:r>
              <w:t>Toelichting</w:t>
            </w:r>
          </w:p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  <w:tr w:rsidR="00902A28" w:rsidTr="00902A28">
        <w:tc>
          <w:tcPr>
            <w:tcW w:w="4531" w:type="dxa"/>
          </w:tcPr>
          <w:p w:rsidR="00902A28" w:rsidRDefault="00902A28"/>
        </w:tc>
        <w:tc>
          <w:tcPr>
            <w:tcW w:w="4531" w:type="dxa"/>
          </w:tcPr>
          <w:p w:rsidR="00902A28" w:rsidRDefault="00902A28"/>
        </w:tc>
      </w:tr>
    </w:tbl>
    <w:p w:rsidR="007F6612" w:rsidRDefault="007F6612"/>
    <w:p w:rsidR="00902A28" w:rsidRDefault="00902A28"/>
    <w:p w:rsidR="00902A28" w:rsidRDefault="00902A28"/>
    <w:p w:rsidR="00902A28" w:rsidRDefault="00902A28"/>
    <w:p w:rsidR="00902A28" w:rsidRDefault="00902A28"/>
    <w:sectPr w:rsidR="00902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28"/>
    <w:rsid w:val="007F6612"/>
    <w:rsid w:val="0090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090FC-A0D5-406F-8459-5416020C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02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EFDC66F6</Template>
  <TotalTime>1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Brandweer Gooi &amp; Vechtstreek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Noordzij</dc:creator>
  <cp:keywords/>
  <dc:description/>
  <cp:lastModifiedBy>Bart Noordzij</cp:lastModifiedBy>
  <cp:revision>1</cp:revision>
  <dcterms:created xsi:type="dcterms:W3CDTF">2021-10-08T13:54:00Z</dcterms:created>
  <dcterms:modified xsi:type="dcterms:W3CDTF">2021-10-08T13:55:00Z</dcterms:modified>
</cp:coreProperties>
</file>